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99E" w:rsidRPr="00943A15" w:rsidRDefault="005979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59799E" w:rsidRDefault="005979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7.35pt;margin-top:-30.05pt;width:36.6pt;height:50.4pt;z-index:251658240;visibility:visible" o:allowincell="f">
            <v:imagedata r:id="rId7" o:title=""/>
          </v:shape>
        </w:pict>
      </w:r>
    </w:p>
    <w:p w:rsidR="0059799E" w:rsidRDefault="005979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59799E" w:rsidRPr="00FD29CA" w:rsidRDefault="005979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59799E" w:rsidRPr="00FD29CA" w:rsidRDefault="0059799E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59799E" w:rsidRDefault="0059799E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 друга 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59799E" w:rsidRPr="00FD29CA" w:rsidRDefault="0059799E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59799E" w:rsidRDefault="0059799E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59799E" w:rsidRPr="00FD29CA" w:rsidRDefault="0059799E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59799E" w:rsidRDefault="0059799E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17  травня  </w:t>
      </w:r>
      <w:r w:rsidRPr="00FD29CA">
        <w:rPr>
          <w:color w:val="000000"/>
          <w:sz w:val="28"/>
          <w:szCs w:val="28"/>
          <w:lang w:val="uk-UA"/>
        </w:rPr>
        <w:t>201</w:t>
      </w:r>
      <w:r>
        <w:rPr>
          <w:color w:val="000000"/>
          <w:sz w:val="28"/>
          <w:szCs w:val="28"/>
          <w:lang w:val="uk-UA"/>
        </w:rPr>
        <w:t>8</w:t>
      </w:r>
      <w:r w:rsidRPr="00FD29CA">
        <w:rPr>
          <w:color w:val="000000"/>
          <w:sz w:val="28"/>
          <w:szCs w:val="28"/>
          <w:lang w:val="uk-UA"/>
        </w:rPr>
        <w:t xml:space="preserve"> року</w:t>
      </w:r>
    </w:p>
    <w:p w:rsidR="0059799E" w:rsidRPr="00FD29CA" w:rsidRDefault="0059799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59799E" w:rsidRPr="00FD29CA" w:rsidRDefault="0059799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дозволу на розробку проект</w:t>
      </w:r>
      <w:r>
        <w:rPr>
          <w:rStyle w:val="s1"/>
          <w:b/>
          <w:bCs/>
          <w:color w:val="000000"/>
          <w:sz w:val="28"/>
          <w:szCs w:val="28"/>
          <w:lang w:val="uk-UA"/>
        </w:rPr>
        <w:t>ів</w:t>
      </w:r>
    </w:p>
    <w:p w:rsidR="0059799E" w:rsidRDefault="0059799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59799E" w:rsidRPr="00FD29CA" w:rsidRDefault="0059799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59799E" w:rsidRPr="00FD29CA" w:rsidRDefault="0059799E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FD29CA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матеріали нормативно-технічної</w:t>
      </w:r>
      <w:r w:rsidRPr="00FD29CA">
        <w:rPr>
          <w:color w:val="000000"/>
          <w:sz w:val="28"/>
          <w:szCs w:val="28"/>
          <w:lang w:val="uk-UA"/>
        </w:rPr>
        <w:t xml:space="preserve">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59799E" w:rsidRDefault="005979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59799E" w:rsidRPr="00FD29CA" w:rsidRDefault="005979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59799E" w:rsidRPr="006C0696" w:rsidRDefault="0059799E" w:rsidP="002B6B1B">
      <w:pPr>
        <w:pStyle w:val="p8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C0696">
        <w:rPr>
          <w:color w:val="000000"/>
          <w:sz w:val="28"/>
          <w:szCs w:val="28"/>
          <w:lang w:val="uk-UA"/>
        </w:rPr>
        <w:t xml:space="preserve">Надати дозвіл 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громадянину Аксьонову Андрію Олександровичу </w:t>
      </w:r>
      <w:r w:rsidRPr="006C0696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C0696">
        <w:rPr>
          <w:sz w:val="28"/>
          <w:szCs w:val="28"/>
          <w:lang w:val="uk-UA"/>
        </w:rPr>
        <w:t>землі житлової та громадської забудови</w:t>
      </w:r>
      <w:r w:rsidRPr="006C0696">
        <w:rPr>
          <w:color w:val="000000"/>
          <w:sz w:val="28"/>
          <w:szCs w:val="28"/>
          <w:lang w:val="uk-UA"/>
        </w:rPr>
        <w:t>) за адресою: м. Лубни, вул. Барвінкова,</w:t>
      </w:r>
      <w:r>
        <w:rPr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 xml:space="preserve">11  орієнтовною площею </w:t>
      </w:r>
      <w:smartTag w:uri="urn:schemas-microsoft-com:office:smarttags" w:element="metricconverter">
        <w:smartTagPr>
          <w:attr w:name="ProductID" w:val="0,0390 га"/>
        </w:smartTagPr>
        <w:r w:rsidRPr="006C0696">
          <w:rPr>
            <w:color w:val="000000"/>
            <w:sz w:val="28"/>
            <w:szCs w:val="28"/>
            <w:lang w:val="uk-UA"/>
          </w:rPr>
          <w:t>0,0390</w:t>
        </w:r>
        <w:r>
          <w:rPr>
            <w:color w:val="000000"/>
            <w:sz w:val="28"/>
            <w:szCs w:val="28"/>
            <w:lang w:val="uk-UA"/>
          </w:rPr>
          <w:t xml:space="preserve"> </w:t>
        </w:r>
        <w:r w:rsidRPr="006C0696">
          <w:rPr>
            <w:color w:val="000000"/>
            <w:sz w:val="28"/>
            <w:szCs w:val="28"/>
            <w:lang w:val="uk-UA"/>
          </w:rPr>
          <w:t>га</w:t>
        </w:r>
      </w:smartTag>
      <w:r w:rsidRPr="006C0696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 w:rsidRPr="006C0696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Pr="006C0696">
        <w:rPr>
          <w:color w:val="000000"/>
          <w:sz w:val="28"/>
          <w:szCs w:val="28"/>
          <w:lang w:val="uk-UA"/>
        </w:rPr>
        <w:t xml:space="preserve">. </w:t>
      </w:r>
      <w:r w:rsidRPr="006C0696">
        <w:rPr>
          <w:sz w:val="28"/>
          <w:szCs w:val="28"/>
          <w:lang w:val="uk-UA"/>
        </w:rPr>
        <w:t xml:space="preserve"> </w:t>
      </w:r>
    </w:p>
    <w:p w:rsidR="0059799E" w:rsidRPr="00973370" w:rsidRDefault="0059799E" w:rsidP="002B6B1B">
      <w:pPr>
        <w:pStyle w:val="p8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C0696">
        <w:rPr>
          <w:color w:val="000000"/>
          <w:sz w:val="28"/>
          <w:szCs w:val="28"/>
          <w:lang w:val="uk-UA"/>
        </w:rPr>
        <w:t>Надати дозвіл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 громадян</w:t>
      </w:r>
      <w:r>
        <w:rPr>
          <w:b/>
          <w:bCs/>
          <w:color w:val="000000"/>
          <w:sz w:val="28"/>
          <w:szCs w:val="28"/>
          <w:lang w:val="uk-UA"/>
        </w:rPr>
        <w:t>ці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Ступці Інні Василівні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C0696">
        <w:rPr>
          <w:sz w:val="28"/>
          <w:szCs w:val="28"/>
          <w:lang w:val="uk-UA"/>
        </w:rPr>
        <w:t>землі житлової та громадської забудов</w:t>
      </w:r>
      <w:r w:rsidRPr="006C0696">
        <w:rPr>
          <w:color w:val="000000"/>
          <w:sz w:val="28"/>
          <w:szCs w:val="28"/>
          <w:lang w:val="uk-UA"/>
        </w:rPr>
        <w:t xml:space="preserve">и) за адресою: м. Лубни, вул. </w:t>
      </w:r>
      <w:r>
        <w:rPr>
          <w:color w:val="000000"/>
          <w:sz w:val="28"/>
          <w:szCs w:val="28"/>
          <w:lang w:val="uk-UA"/>
        </w:rPr>
        <w:t xml:space="preserve">Симоненка (біля будинку № 66),  орієнтовною площею </w:t>
      </w:r>
      <w:smartTag w:uri="urn:schemas-microsoft-com:office:smarttags" w:element="metricconverter">
        <w:smartTagPr>
          <w:attr w:name="ProductID" w:val="0,0024 га"/>
        </w:smartTagPr>
        <w:r w:rsidRPr="006C0696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 xml:space="preserve">024 </w:t>
        </w:r>
        <w:bookmarkStart w:id="0" w:name="_GoBack"/>
        <w:bookmarkEnd w:id="0"/>
        <w:r w:rsidRPr="006C0696">
          <w:rPr>
            <w:color w:val="000000"/>
            <w:sz w:val="28"/>
            <w:szCs w:val="28"/>
            <w:lang w:val="uk-UA"/>
          </w:rPr>
          <w:t>га</w:t>
        </w:r>
      </w:smartTag>
      <w:r w:rsidRPr="006C0696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 w:rsidRPr="006C06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будівництва індивідуального гаража</w:t>
      </w:r>
      <w:r w:rsidRPr="006C0696">
        <w:rPr>
          <w:color w:val="000000"/>
          <w:sz w:val="28"/>
          <w:szCs w:val="28"/>
          <w:lang w:val="uk-UA"/>
        </w:rPr>
        <w:t>.</w:t>
      </w:r>
    </w:p>
    <w:p w:rsidR="0059799E" w:rsidRPr="0065306B" w:rsidRDefault="0059799E" w:rsidP="002B6B1B">
      <w:pPr>
        <w:pStyle w:val="p8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Виготовлені</w:t>
      </w:r>
      <w:r w:rsidRPr="0065306B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и</w:t>
      </w:r>
      <w:r w:rsidRPr="0065306B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 з урахуванням вимог ст. 24 Закону України «Про регулювання 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</w:t>
      </w:r>
      <w:r>
        <w:rPr>
          <w:color w:val="000000"/>
          <w:sz w:val="28"/>
          <w:szCs w:val="28"/>
          <w:lang w:val="uk-UA"/>
        </w:rPr>
        <w:t xml:space="preserve">фері земельних відносин. Проекти </w:t>
      </w:r>
      <w:r w:rsidRPr="0065306B">
        <w:rPr>
          <w:color w:val="000000"/>
          <w:sz w:val="28"/>
          <w:szCs w:val="28"/>
          <w:lang w:val="uk-UA"/>
        </w:rPr>
        <w:t>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>,</w:t>
      </w:r>
      <w:r w:rsidRPr="0065306B">
        <w:rPr>
          <w:color w:val="000000"/>
          <w:sz w:val="28"/>
          <w:szCs w:val="28"/>
          <w:lang w:val="uk-UA"/>
        </w:rPr>
        <w:t xml:space="preserve"> на якій розташовано об'єкт будівництва або планується розташування такого об'єкта, подати на погодження до органу містобудування та архітектури. Після погодження проект</w:t>
      </w:r>
      <w:r>
        <w:rPr>
          <w:color w:val="000000"/>
          <w:sz w:val="28"/>
          <w:szCs w:val="28"/>
          <w:lang w:val="uk-UA"/>
        </w:rPr>
        <w:t>ів</w:t>
      </w:r>
      <w:r w:rsidRPr="0065306B">
        <w:rPr>
          <w:color w:val="000000"/>
          <w:sz w:val="28"/>
          <w:szCs w:val="28"/>
          <w:lang w:val="uk-UA"/>
        </w:rPr>
        <w:t xml:space="preserve"> в порядку встановленому статтею 186-1 Земельного кодексу України подати </w:t>
      </w:r>
      <w:r>
        <w:rPr>
          <w:color w:val="000000"/>
          <w:sz w:val="28"/>
          <w:szCs w:val="28"/>
          <w:lang w:val="uk-UA"/>
        </w:rPr>
        <w:t>їх</w:t>
      </w:r>
      <w:r w:rsidRPr="0065306B">
        <w:rPr>
          <w:color w:val="000000"/>
          <w:sz w:val="28"/>
          <w:szCs w:val="28"/>
          <w:lang w:val="uk-UA"/>
        </w:rPr>
        <w:t xml:space="preserve"> на затвердження міській раді.</w:t>
      </w:r>
    </w:p>
    <w:p w:rsidR="0059799E" w:rsidRDefault="0059799E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О.П.Грицаєнко</w:t>
      </w:r>
    </w:p>
    <w:p w:rsidR="0059799E" w:rsidRDefault="0059799E" w:rsidP="00F976F4">
      <w:pPr>
        <w:jc w:val="center"/>
        <w:rPr>
          <w:lang w:val="uk-UA"/>
        </w:rPr>
      </w:pPr>
    </w:p>
    <w:p w:rsidR="0059799E" w:rsidRDefault="0059799E" w:rsidP="00F976F4">
      <w:pPr>
        <w:jc w:val="center"/>
        <w:rPr>
          <w:lang w:val="uk-UA"/>
        </w:rPr>
      </w:pPr>
    </w:p>
    <w:p w:rsidR="0059799E" w:rsidRDefault="0059799E" w:rsidP="00F976F4">
      <w:pPr>
        <w:jc w:val="center"/>
        <w:rPr>
          <w:lang w:val="uk-UA"/>
        </w:rPr>
      </w:pPr>
    </w:p>
    <w:p w:rsidR="0059799E" w:rsidRDefault="0059799E" w:rsidP="00F976F4">
      <w:pPr>
        <w:jc w:val="center"/>
        <w:rPr>
          <w:lang w:val="uk-UA"/>
        </w:rPr>
      </w:pPr>
      <w:r>
        <w:rPr>
          <w:lang w:val="uk-UA"/>
        </w:rPr>
        <w:t>ПОГОДЖЕНО:</w:t>
      </w:r>
    </w:p>
    <w:p w:rsidR="0059799E" w:rsidRDefault="0059799E" w:rsidP="00F976F4">
      <w:pPr>
        <w:jc w:val="center"/>
        <w:rPr>
          <w:lang w:val="uk-UA"/>
        </w:rPr>
      </w:pPr>
    </w:p>
    <w:p w:rsidR="0059799E" w:rsidRDefault="0059799E" w:rsidP="00F976F4">
      <w:pPr>
        <w:jc w:val="center"/>
        <w:rPr>
          <w:lang w:val="uk-UA"/>
        </w:rPr>
      </w:pPr>
      <w:r>
        <w:rPr>
          <w:lang w:val="uk-UA"/>
        </w:rPr>
        <w:t xml:space="preserve">  </w:t>
      </w:r>
    </w:p>
    <w:p w:rsidR="0059799E" w:rsidRDefault="0059799E" w:rsidP="00F976F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  О.В. Карпець</w:t>
      </w:r>
    </w:p>
    <w:p w:rsidR="0059799E" w:rsidRDefault="0059799E" w:rsidP="00F976F4">
      <w:pPr>
        <w:rPr>
          <w:lang w:val="uk-UA"/>
        </w:rPr>
      </w:pPr>
      <w:r>
        <w:rPr>
          <w:lang w:val="uk-UA"/>
        </w:rPr>
        <w:t xml:space="preserve">                    </w:t>
      </w:r>
    </w:p>
    <w:p w:rsidR="0059799E" w:rsidRDefault="0059799E" w:rsidP="00F976F4">
      <w:pPr>
        <w:rPr>
          <w:lang w:val="uk-UA"/>
        </w:rPr>
      </w:pPr>
      <w:r>
        <w:rPr>
          <w:lang w:val="uk-UA"/>
        </w:rPr>
        <w:t xml:space="preserve">Голова постійної депутатської </w:t>
      </w:r>
    </w:p>
    <w:p w:rsidR="0059799E" w:rsidRDefault="0059799E" w:rsidP="00F976F4">
      <w:pPr>
        <w:pStyle w:val="Foo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комісії з питань землевідведення</w:t>
      </w:r>
    </w:p>
    <w:p w:rsidR="0059799E" w:rsidRDefault="0059799E" w:rsidP="00F976F4">
      <w:pPr>
        <w:pStyle w:val="Footer"/>
        <w:tabs>
          <w:tab w:val="clear" w:pos="4677"/>
          <w:tab w:val="center" w:pos="0"/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будівництва, архітектури                                                                        Ю.Б. Денисенко  </w:t>
      </w:r>
    </w:p>
    <w:p w:rsidR="0059799E" w:rsidRDefault="0059799E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59799E" w:rsidRDefault="0059799E" w:rsidP="00F976F4">
      <w:pPr>
        <w:pStyle w:val="Footer"/>
        <w:tabs>
          <w:tab w:val="clear" w:pos="4677"/>
          <w:tab w:val="center" w:pos="709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Головний спеціаліст юридичного відділу                                            Т.Г.Синявська</w:t>
      </w:r>
    </w:p>
    <w:p w:rsidR="0059799E" w:rsidRDefault="0059799E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59799E" w:rsidRDefault="0059799E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 організаційного відділу                                                      Н.М. Уварова</w:t>
      </w:r>
    </w:p>
    <w:p w:rsidR="0059799E" w:rsidRDefault="0059799E" w:rsidP="00F976F4">
      <w:pPr>
        <w:rPr>
          <w:lang w:val="uk-UA"/>
        </w:rPr>
      </w:pPr>
      <w:r>
        <w:rPr>
          <w:lang w:val="uk-UA"/>
        </w:rPr>
        <w:t xml:space="preserve">Начальник Управління                                                      </w:t>
      </w:r>
    </w:p>
    <w:p w:rsidR="0059799E" w:rsidRDefault="0059799E" w:rsidP="00F976F4">
      <w:pPr>
        <w:rPr>
          <w:lang w:val="uk-UA"/>
        </w:rPr>
      </w:pPr>
      <w:r>
        <w:rPr>
          <w:lang w:val="uk-UA"/>
        </w:rPr>
        <w:t xml:space="preserve">з питань комунального майна </w:t>
      </w:r>
    </w:p>
    <w:p w:rsidR="0059799E" w:rsidRDefault="0059799E" w:rsidP="00F976F4">
      <w:pPr>
        <w:rPr>
          <w:lang w:val="uk-UA"/>
        </w:rPr>
      </w:pPr>
      <w:r>
        <w:rPr>
          <w:lang w:val="uk-UA"/>
        </w:rPr>
        <w:t>та земельних відносин</w:t>
      </w:r>
      <w:r>
        <w:rPr>
          <w:lang w:val="uk-UA"/>
        </w:rPr>
        <w:tab/>
        <w:t xml:space="preserve">                                                                    О.Г. Іващенко</w:t>
      </w:r>
    </w:p>
    <w:p w:rsidR="0059799E" w:rsidRDefault="0059799E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59799E" w:rsidRDefault="0059799E" w:rsidP="00F976F4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Головний спеціаліст відділу містобудування </w:t>
      </w:r>
    </w:p>
    <w:p w:rsidR="0059799E" w:rsidRDefault="0059799E" w:rsidP="00F976F4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В.О. Парістий</w:t>
      </w:r>
    </w:p>
    <w:p w:rsidR="0059799E" w:rsidRDefault="0059799E" w:rsidP="00F976F4">
      <w:pPr>
        <w:rPr>
          <w:lang w:val="uk-UA"/>
        </w:rPr>
      </w:pPr>
    </w:p>
    <w:p w:rsidR="0059799E" w:rsidRDefault="0059799E" w:rsidP="00F976F4">
      <w:pPr>
        <w:rPr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b/>
          <w:sz w:val="28"/>
          <w:szCs w:val="28"/>
          <w:lang w:val="uk-UA"/>
        </w:rPr>
      </w:pPr>
    </w:p>
    <w:p w:rsidR="0059799E" w:rsidRDefault="0059799E" w:rsidP="002212CE">
      <w:pPr>
        <w:jc w:val="both"/>
        <w:rPr>
          <w:sz w:val="18"/>
          <w:szCs w:val="18"/>
          <w:lang w:val="uk-UA"/>
        </w:rPr>
      </w:pPr>
      <w:r w:rsidRPr="008569D9">
        <w:rPr>
          <w:sz w:val="18"/>
          <w:szCs w:val="18"/>
          <w:lang w:val="uk-UA"/>
        </w:rPr>
        <w:t>Вик.</w:t>
      </w:r>
      <w:r>
        <w:rPr>
          <w:sz w:val="18"/>
          <w:szCs w:val="18"/>
          <w:lang w:val="uk-UA"/>
        </w:rPr>
        <w:t xml:space="preserve"> </w:t>
      </w:r>
      <w:r w:rsidRPr="008569D9">
        <w:rPr>
          <w:sz w:val="18"/>
          <w:szCs w:val="18"/>
          <w:lang w:val="uk-UA"/>
        </w:rPr>
        <w:t>Ступак</w:t>
      </w:r>
    </w:p>
    <w:p w:rsidR="0059799E" w:rsidRPr="008569D9" w:rsidRDefault="0059799E" w:rsidP="002212CE">
      <w:pPr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70483</w:t>
      </w:r>
    </w:p>
    <w:p w:rsidR="0059799E" w:rsidRPr="008569D9" w:rsidRDefault="0059799E">
      <w:pPr>
        <w:jc w:val="both"/>
        <w:rPr>
          <w:sz w:val="18"/>
          <w:szCs w:val="18"/>
          <w:lang w:val="uk-UA"/>
        </w:rPr>
      </w:pPr>
    </w:p>
    <w:sectPr w:rsidR="0059799E" w:rsidRPr="008569D9" w:rsidSect="003C4583">
      <w:footerReference w:type="even" r:id="rId8"/>
      <w:footerReference w:type="default" r:id="rId9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99E" w:rsidRDefault="0059799E">
      <w:r>
        <w:separator/>
      </w:r>
    </w:p>
  </w:endnote>
  <w:endnote w:type="continuationSeparator" w:id="0">
    <w:p w:rsidR="0059799E" w:rsidRDefault="00597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99E" w:rsidRDefault="0059799E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799E" w:rsidRDefault="0059799E" w:rsidP="00C448A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99E" w:rsidRDefault="0059799E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9799E" w:rsidRDefault="0059799E" w:rsidP="00C448A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99E" w:rsidRDefault="0059799E">
      <w:r>
        <w:separator/>
      </w:r>
    </w:p>
  </w:footnote>
  <w:footnote w:type="continuationSeparator" w:id="0">
    <w:p w:rsidR="0059799E" w:rsidRDefault="005979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4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20B04711"/>
    <w:multiLevelType w:val="hybridMultilevel"/>
    <w:tmpl w:val="108406D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7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8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9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43D778D"/>
    <w:multiLevelType w:val="hybridMultilevel"/>
    <w:tmpl w:val="DAE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2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8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1"/>
  </w:num>
  <w:num w:numId="10">
    <w:abstractNumId w:val="7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9AF"/>
    <w:rsid w:val="00000D2A"/>
    <w:rsid w:val="00000FD2"/>
    <w:rsid w:val="000056CD"/>
    <w:rsid w:val="000061DE"/>
    <w:rsid w:val="00017E27"/>
    <w:rsid w:val="00033A43"/>
    <w:rsid w:val="000342F7"/>
    <w:rsid w:val="00037AFC"/>
    <w:rsid w:val="00042C6D"/>
    <w:rsid w:val="00043E0C"/>
    <w:rsid w:val="00044F8F"/>
    <w:rsid w:val="00050F75"/>
    <w:rsid w:val="00051E58"/>
    <w:rsid w:val="000523FB"/>
    <w:rsid w:val="00053B2E"/>
    <w:rsid w:val="00055139"/>
    <w:rsid w:val="000565EE"/>
    <w:rsid w:val="00060875"/>
    <w:rsid w:val="000615B0"/>
    <w:rsid w:val="00072428"/>
    <w:rsid w:val="00072772"/>
    <w:rsid w:val="00080E4D"/>
    <w:rsid w:val="000838E0"/>
    <w:rsid w:val="00093BAF"/>
    <w:rsid w:val="00096D63"/>
    <w:rsid w:val="00096ECA"/>
    <w:rsid w:val="0009776F"/>
    <w:rsid w:val="000A41C2"/>
    <w:rsid w:val="000C37C1"/>
    <w:rsid w:val="000C53AB"/>
    <w:rsid w:val="000D0596"/>
    <w:rsid w:val="000D08CA"/>
    <w:rsid w:val="000D0AE2"/>
    <w:rsid w:val="000D0D26"/>
    <w:rsid w:val="000D510F"/>
    <w:rsid w:val="000E0939"/>
    <w:rsid w:val="000E72EA"/>
    <w:rsid w:val="000F5BB1"/>
    <w:rsid w:val="000F70E7"/>
    <w:rsid w:val="00102AA6"/>
    <w:rsid w:val="001040BC"/>
    <w:rsid w:val="00106CFB"/>
    <w:rsid w:val="00110619"/>
    <w:rsid w:val="00112F9B"/>
    <w:rsid w:val="00117085"/>
    <w:rsid w:val="001203D2"/>
    <w:rsid w:val="00120CE1"/>
    <w:rsid w:val="001228BE"/>
    <w:rsid w:val="0013103E"/>
    <w:rsid w:val="001311F4"/>
    <w:rsid w:val="00135AF3"/>
    <w:rsid w:val="00137922"/>
    <w:rsid w:val="00147D67"/>
    <w:rsid w:val="00150595"/>
    <w:rsid w:val="00157BB4"/>
    <w:rsid w:val="00160041"/>
    <w:rsid w:val="001714EF"/>
    <w:rsid w:val="0018153B"/>
    <w:rsid w:val="00181E45"/>
    <w:rsid w:val="0018220F"/>
    <w:rsid w:val="001845D6"/>
    <w:rsid w:val="00190F2F"/>
    <w:rsid w:val="001910A0"/>
    <w:rsid w:val="001934FD"/>
    <w:rsid w:val="00193A8D"/>
    <w:rsid w:val="001A198D"/>
    <w:rsid w:val="001A239F"/>
    <w:rsid w:val="001B3802"/>
    <w:rsid w:val="001C6704"/>
    <w:rsid w:val="001D27FC"/>
    <w:rsid w:val="001D32C3"/>
    <w:rsid w:val="001D3B43"/>
    <w:rsid w:val="001D6F97"/>
    <w:rsid w:val="001E0FE8"/>
    <w:rsid w:val="001E3D44"/>
    <w:rsid w:val="001F1F2D"/>
    <w:rsid w:val="001F38CC"/>
    <w:rsid w:val="001F5116"/>
    <w:rsid w:val="00206155"/>
    <w:rsid w:val="00206812"/>
    <w:rsid w:val="00214EF2"/>
    <w:rsid w:val="00215BD1"/>
    <w:rsid w:val="00217AC8"/>
    <w:rsid w:val="002212CE"/>
    <w:rsid w:val="00224E0A"/>
    <w:rsid w:val="00226475"/>
    <w:rsid w:val="00226D95"/>
    <w:rsid w:val="00230C4D"/>
    <w:rsid w:val="002451CF"/>
    <w:rsid w:val="002459F3"/>
    <w:rsid w:val="00257873"/>
    <w:rsid w:val="00261C92"/>
    <w:rsid w:val="002648CD"/>
    <w:rsid w:val="00267003"/>
    <w:rsid w:val="00270988"/>
    <w:rsid w:val="00271A18"/>
    <w:rsid w:val="00281EC2"/>
    <w:rsid w:val="0028540A"/>
    <w:rsid w:val="00285889"/>
    <w:rsid w:val="002943E5"/>
    <w:rsid w:val="0029733F"/>
    <w:rsid w:val="002A5CEF"/>
    <w:rsid w:val="002A7C3B"/>
    <w:rsid w:val="002B29F5"/>
    <w:rsid w:val="002B6B1B"/>
    <w:rsid w:val="002C0B2E"/>
    <w:rsid w:val="002C65DA"/>
    <w:rsid w:val="002C7EE8"/>
    <w:rsid w:val="002D275A"/>
    <w:rsid w:val="002D30A4"/>
    <w:rsid w:val="002F456B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4C8C"/>
    <w:rsid w:val="00345280"/>
    <w:rsid w:val="0035309C"/>
    <w:rsid w:val="00361E4D"/>
    <w:rsid w:val="00371C1F"/>
    <w:rsid w:val="00373096"/>
    <w:rsid w:val="00374487"/>
    <w:rsid w:val="00381855"/>
    <w:rsid w:val="0038309E"/>
    <w:rsid w:val="00386EA2"/>
    <w:rsid w:val="00386EE8"/>
    <w:rsid w:val="0039006B"/>
    <w:rsid w:val="00390887"/>
    <w:rsid w:val="00392755"/>
    <w:rsid w:val="00392CE5"/>
    <w:rsid w:val="00395642"/>
    <w:rsid w:val="00395D90"/>
    <w:rsid w:val="00397869"/>
    <w:rsid w:val="00397AB9"/>
    <w:rsid w:val="003A46D2"/>
    <w:rsid w:val="003A4B2A"/>
    <w:rsid w:val="003B67DB"/>
    <w:rsid w:val="003B6A98"/>
    <w:rsid w:val="003C4583"/>
    <w:rsid w:val="003C6935"/>
    <w:rsid w:val="003D45BC"/>
    <w:rsid w:val="003E21EF"/>
    <w:rsid w:val="003E2358"/>
    <w:rsid w:val="003E2926"/>
    <w:rsid w:val="003E6E8C"/>
    <w:rsid w:val="003F747A"/>
    <w:rsid w:val="00410D22"/>
    <w:rsid w:val="00412469"/>
    <w:rsid w:val="00415FEE"/>
    <w:rsid w:val="00416991"/>
    <w:rsid w:val="0041773F"/>
    <w:rsid w:val="0043035E"/>
    <w:rsid w:val="00431E00"/>
    <w:rsid w:val="00434239"/>
    <w:rsid w:val="0043510C"/>
    <w:rsid w:val="00435DBE"/>
    <w:rsid w:val="0044265B"/>
    <w:rsid w:val="004463B2"/>
    <w:rsid w:val="00446975"/>
    <w:rsid w:val="004713BE"/>
    <w:rsid w:val="00471577"/>
    <w:rsid w:val="00496649"/>
    <w:rsid w:val="004A6C06"/>
    <w:rsid w:val="004B08CA"/>
    <w:rsid w:val="004B5163"/>
    <w:rsid w:val="004B5850"/>
    <w:rsid w:val="004B7092"/>
    <w:rsid w:val="004C374A"/>
    <w:rsid w:val="004C4232"/>
    <w:rsid w:val="004C684D"/>
    <w:rsid w:val="004D66C6"/>
    <w:rsid w:val="004E3994"/>
    <w:rsid w:val="004E54DD"/>
    <w:rsid w:val="004F00C7"/>
    <w:rsid w:val="004F3F59"/>
    <w:rsid w:val="004F40BA"/>
    <w:rsid w:val="005031AE"/>
    <w:rsid w:val="00505A2B"/>
    <w:rsid w:val="005147FD"/>
    <w:rsid w:val="005168AD"/>
    <w:rsid w:val="00532BA7"/>
    <w:rsid w:val="00533B1B"/>
    <w:rsid w:val="0053505B"/>
    <w:rsid w:val="00537290"/>
    <w:rsid w:val="0054563A"/>
    <w:rsid w:val="00552CDC"/>
    <w:rsid w:val="0055395E"/>
    <w:rsid w:val="0055441C"/>
    <w:rsid w:val="005567F5"/>
    <w:rsid w:val="00564783"/>
    <w:rsid w:val="00564A63"/>
    <w:rsid w:val="00570D34"/>
    <w:rsid w:val="005879CB"/>
    <w:rsid w:val="00587FBB"/>
    <w:rsid w:val="00592BEC"/>
    <w:rsid w:val="0059799E"/>
    <w:rsid w:val="005A4CD4"/>
    <w:rsid w:val="005A74F2"/>
    <w:rsid w:val="005C4DE3"/>
    <w:rsid w:val="005C4E91"/>
    <w:rsid w:val="005F2C5A"/>
    <w:rsid w:val="006016B9"/>
    <w:rsid w:val="00601B29"/>
    <w:rsid w:val="00603A2A"/>
    <w:rsid w:val="00605646"/>
    <w:rsid w:val="006136C0"/>
    <w:rsid w:val="00615779"/>
    <w:rsid w:val="00625CAC"/>
    <w:rsid w:val="00626015"/>
    <w:rsid w:val="00627851"/>
    <w:rsid w:val="006318B0"/>
    <w:rsid w:val="00636C84"/>
    <w:rsid w:val="00637D0E"/>
    <w:rsid w:val="006412AF"/>
    <w:rsid w:val="00643918"/>
    <w:rsid w:val="00652712"/>
    <w:rsid w:val="0065306B"/>
    <w:rsid w:val="0065507E"/>
    <w:rsid w:val="00657B13"/>
    <w:rsid w:val="00660CA5"/>
    <w:rsid w:val="00672456"/>
    <w:rsid w:val="0067502B"/>
    <w:rsid w:val="0067578D"/>
    <w:rsid w:val="006845EE"/>
    <w:rsid w:val="00691C51"/>
    <w:rsid w:val="00692D3F"/>
    <w:rsid w:val="00694E59"/>
    <w:rsid w:val="006951C2"/>
    <w:rsid w:val="006952DD"/>
    <w:rsid w:val="006955BF"/>
    <w:rsid w:val="006A056E"/>
    <w:rsid w:val="006A2651"/>
    <w:rsid w:val="006A2D48"/>
    <w:rsid w:val="006A3388"/>
    <w:rsid w:val="006B25A8"/>
    <w:rsid w:val="006B5F68"/>
    <w:rsid w:val="006C0696"/>
    <w:rsid w:val="006C2333"/>
    <w:rsid w:val="006C3322"/>
    <w:rsid w:val="006C7E6F"/>
    <w:rsid w:val="006D23A2"/>
    <w:rsid w:val="006E5BD4"/>
    <w:rsid w:val="006E6110"/>
    <w:rsid w:val="006F4D4E"/>
    <w:rsid w:val="006F5059"/>
    <w:rsid w:val="00707086"/>
    <w:rsid w:val="0071501D"/>
    <w:rsid w:val="007165C5"/>
    <w:rsid w:val="00717B9E"/>
    <w:rsid w:val="0072305F"/>
    <w:rsid w:val="007238AE"/>
    <w:rsid w:val="0072420D"/>
    <w:rsid w:val="00727127"/>
    <w:rsid w:val="00727F13"/>
    <w:rsid w:val="007301C4"/>
    <w:rsid w:val="0073173E"/>
    <w:rsid w:val="00731DB5"/>
    <w:rsid w:val="0073491A"/>
    <w:rsid w:val="007407AF"/>
    <w:rsid w:val="00750DE4"/>
    <w:rsid w:val="007528FE"/>
    <w:rsid w:val="0075405F"/>
    <w:rsid w:val="007637F6"/>
    <w:rsid w:val="0076583F"/>
    <w:rsid w:val="00771A59"/>
    <w:rsid w:val="007725A8"/>
    <w:rsid w:val="00772E18"/>
    <w:rsid w:val="00774316"/>
    <w:rsid w:val="007746CF"/>
    <w:rsid w:val="0077662A"/>
    <w:rsid w:val="00782B6D"/>
    <w:rsid w:val="0078397F"/>
    <w:rsid w:val="0078442E"/>
    <w:rsid w:val="007879B0"/>
    <w:rsid w:val="00787A17"/>
    <w:rsid w:val="007908B0"/>
    <w:rsid w:val="007925D6"/>
    <w:rsid w:val="007934DF"/>
    <w:rsid w:val="007976ED"/>
    <w:rsid w:val="007A11D3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D1807"/>
    <w:rsid w:val="007D78BC"/>
    <w:rsid w:val="007D7AA5"/>
    <w:rsid w:val="007E3796"/>
    <w:rsid w:val="007E41C4"/>
    <w:rsid w:val="007E44F8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07EF8"/>
    <w:rsid w:val="00814BD4"/>
    <w:rsid w:val="00816A82"/>
    <w:rsid w:val="00823C1C"/>
    <w:rsid w:val="00837266"/>
    <w:rsid w:val="00842370"/>
    <w:rsid w:val="00843720"/>
    <w:rsid w:val="008444D6"/>
    <w:rsid w:val="0085104B"/>
    <w:rsid w:val="008569D9"/>
    <w:rsid w:val="00857725"/>
    <w:rsid w:val="008650FB"/>
    <w:rsid w:val="0086611B"/>
    <w:rsid w:val="008676C6"/>
    <w:rsid w:val="0087075E"/>
    <w:rsid w:val="00873EC7"/>
    <w:rsid w:val="008753F1"/>
    <w:rsid w:val="00881352"/>
    <w:rsid w:val="00882C55"/>
    <w:rsid w:val="008834F4"/>
    <w:rsid w:val="00884857"/>
    <w:rsid w:val="00884B6F"/>
    <w:rsid w:val="008915A8"/>
    <w:rsid w:val="00892867"/>
    <w:rsid w:val="00896B1F"/>
    <w:rsid w:val="008A46AB"/>
    <w:rsid w:val="008A4AF4"/>
    <w:rsid w:val="008A55ED"/>
    <w:rsid w:val="008B1CBA"/>
    <w:rsid w:val="008B3714"/>
    <w:rsid w:val="008B3777"/>
    <w:rsid w:val="008B3AC3"/>
    <w:rsid w:val="008C0F3E"/>
    <w:rsid w:val="008C2501"/>
    <w:rsid w:val="008C2C8F"/>
    <w:rsid w:val="008D5059"/>
    <w:rsid w:val="008D566F"/>
    <w:rsid w:val="008E1092"/>
    <w:rsid w:val="008E17F3"/>
    <w:rsid w:val="008F41CC"/>
    <w:rsid w:val="008F52DD"/>
    <w:rsid w:val="00904D5A"/>
    <w:rsid w:val="00905B0D"/>
    <w:rsid w:val="00920075"/>
    <w:rsid w:val="009223D6"/>
    <w:rsid w:val="00924EA8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FC8"/>
    <w:rsid w:val="00957FDB"/>
    <w:rsid w:val="00970004"/>
    <w:rsid w:val="00972486"/>
    <w:rsid w:val="00973370"/>
    <w:rsid w:val="00974777"/>
    <w:rsid w:val="009828A9"/>
    <w:rsid w:val="00985909"/>
    <w:rsid w:val="009874CF"/>
    <w:rsid w:val="009912E4"/>
    <w:rsid w:val="009958DF"/>
    <w:rsid w:val="009A00AE"/>
    <w:rsid w:val="009A284A"/>
    <w:rsid w:val="009A3DA1"/>
    <w:rsid w:val="009A4BAA"/>
    <w:rsid w:val="009B173F"/>
    <w:rsid w:val="009B505C"/>
    <w:rsid w:val="009B5066"/>
    <w:rsid w:val="009B75C8"/>
    <w:rsid w:val="009C6910"/>
    <w:rsid w:val="009D68C0"/>
    <w:rsid w:val="009D74AB"/>
    <w:rsid w:val="009E10F0"/>
    <w:rsid w:val="009E31E1"/>
    <w:rsid w:val="00A0700E"/>
    <w:rsid w:val="00A0759A"/>
    <w:rsid w:val="00A15DBC"/>
    <w:rsid w:val="00A162BC"/>
    <w:rsid w:val="00A165DF"/>
    <w:rsid w:val="00A209AF"/>
    <w:rsid w:val="00A2118A"/>
    <w:rsid w:val="00A21574"/>
    <w:rsid w:val="00A31304"/>
    <w:rsid w:val="00A33B4A"/>
    <w:rsid w:val="00A3546D"/>
    <w:rsid w:val="00A43963"/>
    <w:rsid w:val="00A6245D"/>
    <w:rsid w:val="00A625BC"/>
    <w:rsid w:val="00A6520A"/>
    <w:rsid w:val="00A72467"/>
    <w:rsid w:val="00A76B5D"/>
    <w:rsid w:val="00A836C6"/>
    <w:rsid w:val="00A84C21"/>
    <w:rsid w:val="00A9248D"/>
    <w:rsid w:val="00AA23E8"/>
    <w:rsid w:val="00AA72F3"/>
    <w:rsid w:val="00AB1814"/>
    <w:rsid w:val="00AB54C2"/>
    <w:rsid w:val="00AC2560"/>
    <w:rsid w:val="00AC2E9E"/>
    <w:rsid w:val="00AC78FA"/>
    <w:rsid w:val="00AD4B96"/>
    <w:rsid w:val="00AD6959"/>
    <w:rsid w:val="00AD7D90"/>
    <w:rsid w:val="00AE4179"/>
    <w:rsid w:val="00AE6FA6"/>
    <w:rsid w:val="00AF4980"/>
    <w:rsid w:val="00AF7511"/>
    <w:rsid w:val="00B01191"/>
    <w:rsid w:val="00B04F3B"/>
    <w:rsid w:val="00B06446"/>
    <w:rsid w:val="00B06601"/>
    <w:rsid w:val="00B11996"/>
    <w:rsid w:val="00B12A70"/>
    <w:rsid w:val="00B15ECC"/>
    <w:rsid w:val="00B17727"/>
    <w:rsid w:val="00B1798E"/>
    <w:rsid w:val="00B24CCA"/>
    <w:rsid w:val="00B31A12"/>
    <w:rsid w:val="00B32688"/>
    <w:rsid w:val="00B3353D"/>
    <w:rsid w:val="00B33CF9"/>
    <w:rsid w:val="00B402BB"/>
    <w:rsid w:val="00B41AE1"/>
    <w:rsid w:val="00B45947"/>
    <w:rsid w:val="00B46100"/>
    <w:rsid w:val="00B4703C"/>
    <w:rsid w:val="00B56032"/>
    <w:rsid w:val="00B61B30"/>
    <w:rsid w:val="00B62FA8"/>
    <w:rsid w:val="00B65DE9"/>
    <w:rsid w:val="00B67CAB"/>
    <w:rsid w:val="00B67E7C"/>
    <w:rsid w:val="00B737A8"/>
    <w:rsid w:val="00B761BD"/>
    <w:rsid w:val="00B76864"/>
    <w:rsid w:val="00B806DE"/>
    <w:rsid w:val="00B80C12"/>
    <w:rsid w:val="00B825AC"/>
    <w:rsid w:val="00B829D9"/>
    <w:rsid w:val="00B83074"/>
    <w:rsid w:val="00B86BBD"/>
    <w:rsid w:val="00B875DE"/>
    <w:rsid w:val="00B912A8"/>
    <w:rsid w:val="00B92415"/>
    <w:rsid w:val="00BA2E48"/>
    <w:rsid w:val="00BA37E4"/>
    <w:rsid w:val="00BA3F63"/>
    <w:rsid w:val="00BA4047"/>
    <w:rsid w:val="00BA4856"/>
    <w:rsid w:val="00BA7ABE"/>
    <w:rsid w:val="00BB0205"/>
    <w:rsid w:val="00BB3D2F"/>
    <w:rsid w:val="00BC6662"/>
    <w:rsid w:val="00BC7332"/>
    <w:rsid w:val="00BD07D2"/>
    <w:rsid w:val="00BE6838"/>
    <w:rsid w:val="00BE7EC4"/>
    <w:rsid w:val="00BF6893"/>
    <w:rsid w:val="00BF7264"/>
    <w:rsid w:val="00C001EF"/>
    <w:rsid w:val="00C02A79"/>
    <w:rsid w:val="00C04C86"/>
    <w:rsid w:val="00C05F63"/>
    <w:rsid w:val="00C125DA"/>
    <w:rsid w:val="00C14A07"/>
    <w:rsid w:val="00C21911"/>
    <w:rsid w:val="00C21986"/>
    <w:rsid w:val="00C2214B"/>
    <w:rsid w:val="00C2359F"/>
    <w:rsid w:val="00C23B7A"/>
    <w:rsid w:val="00C24F2F"/>
    <w:rsid w:val="00C333B4"/>
    <w:rsid w:val="00C402EE"/>
    <w:rsid w:val="00C4039F"/>
    <w:rsid w:val="00C41429"/>
    <w:rsid w:val="00C42B4E"/>
    <w:rsid w:val="00C448AC"/>
    <w:rsid w:val="00C556E0"/>
    <w:rsid w:val="00C55E5D"/>
    <w:rsid w:val="00C60204"/>
    <w:rsid w:val="00C74C6A"/>
    <w:rsid w:val="00C7651E"/>
    <w:rsid w:val="00C8122B"/>
    <w:rsid w:val="00C81868"/>
    <w:rsid w:val="00C85691"/>
    <w:rsid w:val="00C87D96"/>
    <w:rsid w:val="00C9176F"/>
    <w:rsid w:val="00C92AE7"/>
    <w:rsid w:val="00C94087"/>
    <w:rsid w:val="00C9547B"/>
    <w:rsid w:val="00C954A6"/>
    <w:rsid w:val="00CA01A5"/>
    <w:rsid w:val="00CA1C27"/>
    <w:rsid w:val="00CA2CAB"/>
    <w:rsid w:val="00CB26FC"/>
    <w:rsid w:val="00CB5CA2"/>
    <w:rsid w:val="00CC0402"/>
    <w:rsid w:val="00CC04D2"/>
    <w:rsid w:val="00CC4EB6"/>
    <w:rsid w:val="00CE2232"/>
    <w:rsid w:val="00CE2393"/>
    <w:rsid w:val="00CE5223"/>
    <w:rsid w:val="00CE56F3"/>
    <w:rsid w:val="00CF0100"/>
    <w:rsid w:val="00CF18D7"/>
    <w:rsid w:val="00CF52D5"/>
    <w:rsid w:val="00CF5612"/>
    <w:rsid w:val="00D112AC"/>
    <w:rsid w:val="00D122E5"/>
    <w:rsid w:val="00D12D1C"/>
    <w:rsid w:val="00D21805"/>
    <w:rsid w:val="00D23869"/>
    <w:rsid w:val="00D26AC9"/>
    <w:rsid w:val="00D26B0B"/>
    <w:rsid w:val="00D26BB1"/>
    <w:rsid w:val="00D33C10"/>
    <w:rsid w:val="00D40988"/>
    <w:rsid w:val="00D40B31"/>
    <w:rsid w:val="00D44EFD"/>
    <w:rsid w:val="00D45C69"/>
    <w:rsid w:val="00D529C5"/>
    <w:rsid w:val="00D53028"/>
    <w:rsid w:val="00D5366F"/>
    <w:rsid w:val="00D536F8"/>
    <w:rsid w:val="00D54C86"/>
    <w:rsid w:val="00D60273"/>
    <w:rsid w:val="00D61E41"/>
    <w:rsid w:val="00D62E02"/>
    <w:rsid w:val="00D664D1"/>
    <w:rsid w:val="00D666AD"/>
    <w:rsid w:val="00D66CB2"/>
    <w:rsid w:val="00D77C40"/>
    <w:rsid w:val="00D8079B"/>
    <w:rsid w:val="00D81D94"/>
    <w:rsid w:val="00D84B11"/>
    <w:rsid w:val="00D93627"/>
    <w:rsid w:val="00D94AC8"/>
    <w:rsid w:val="00D95A87"/>
    <w:rsid w:val="00DA5249"/>
    <w:rsid w:val="00DA53D2"/>
    <w:rsid w:val="00DB2923"/>
    <w:rsid w:val="00DB35D8"/>
    <w:rsid w:val="00DB491B"/>
    <w:rsid w:val="00DB6BC3"/>
    <w:rsid w:val="00DC1DF6"/>
    <w:rsid w:val="00DC5B00"/>
    <w:rsid w:val="00DC6521"/>
    <w:rsid w:val="00DC7887"/>
    <w:rsid w:val="00DD63A0"/>
    <w:rsid w:val="00DD70D7"/>
    <w:rsid w:val="00DE5D83"/>
    <w:rsid w:val="00DF1947"/>
    <w:rsid w:val="00DF1BDD"/>
    <w:rsid w:val="00DF25F7"/>
    <w:rsid w:val="00E05FE7"/>
    <w:rsid w:val="00E147A5"/>
    <w:rsid w:val="00E149D6"/>
    <w:rsid w:val="00E15BAB"/>
    <w:rsid w:val="00E21F16"/>
    <w:rsid w:val="00E25359"/>
    <w:rsid w:val="00E330BD"/>
    <w:rsid w:val="00E4388F"/>
    <w:rsid w:val="00E52101"/>
    <w:rsid w:val="00E55DDC"/>
    <w:rsid w:val="00E570F4"/>
    <w:rsid w:val="00E65317"/>
    <w:rsid w:val="00E73798"/>
    <w:rsid w:val="00E739B4"/>
    <w:rsid w:val="00E74A64"/>
    <w:rsid w:val="00E7599D"/>
    <w:rsid w:val="00E7615B"/>
    <w:rsid w:val="00E77837"/>
    <w:rsid w:val="00E80649"/>
    <w:rsid w:val="00E85322"/>
    <w:rsid w:val="00E87438"/>
    <w:rsid w:val="00E87890"/>
    <w:rsid w:val="00E90464"/>
    <w:rsid w:val="00E919A1"/>
    <w:rsid w:val="00E9408F"/>
    <w:rsid w:val="00E942AD"/>
    <w:rsid w:val="00E956F3"/>
    <w:rsid w:val="00E95D61"/>
    <w:rsid w:val="00E9790A"/>
    <w:rsid w:val="00EA786A"/>
    <w:rsid w:val="00EB3430"/>
    <w:rsid w:val="00EB5D5C"/>
    <w:rsid w:val="00ED356E"/>
    <w:rsid w:val="00ED4141"/>
    <w:rsid w:val="00ED6BBE"/>
    <w:rsid w:val="00EE063C"/>
    <w:rsid w:val="00EF2BC2"/>
    <w:rsid w:val="00EF3A6B"/>
    <w:rsid w:val="00EF4901"/>
    <w:rsid w:val="00EF625A"/>
    <w:rsid w:val="00EF6324"/>
    <w:rsid w:val="00F05C16"/>
    <w:rsid w:val="00F13F32"/>
    <w:rsid w:val="00F144EB"/>
    <w:rsid w:val="00F149D9"/>
    <w:rsid w:val="00F17077"/>
    <w:rsid w:val="00F20A1E"/>
    <w:rsid w:val="00F2447B"/>
    <w:rsid w:val="00F26389"/>
    <w:rsid w:val="00F30239"/>
    <w:rsid w:val="00F34578"/>
    <w:rsid w:val="00F44371"/>
    <w:rsid w:val="00F468BA"/>
    <w:rsid w:val="00F51D96"/>
    <w:rsid w:val="00F5290D"/>
    <w:rsid w:val="00F60F3D"/>
    <w:rsid w:val="00F615E1"/>
    <w:rsid w:val="00F6745E"/>
    <w:rsid w:val="00F8185E"/>
    <w:rsid w:val="00F82CBF"/>
    <w:rsid w:val="00F840D9"/>
    <w:rsid w:val="00F976F4"/>
    <w:rsid w:val="00FA17FD"/>
    <w:rsid w:val="00FA32FC"/>
    <w:rsid w:val="00FA54FF"/>
    <w:rsid w:val="00FA6B99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312"/>
    <w:rsid w:val="00FE7512"/>
    <w:rsid w:val="00FF0E40"/>
    <w:rsid w:val="00FF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1D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A209AF"/>
    <w:rPr>
      <w:rFonts w:cs="Times New Roman"/>
    </w:rPr>
  </w:style>
  <w:style w:type="paragraph" w:customStyle="1" w:styleId="p2">
    <w:name w:val="p2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2">
    <w:name w:val="s2"/>
    <w:basedOn w:val="DefaultParagraphFont"/>
    <w:uiPriority w:val="99"/>
    <w:rsid w:val="00A209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29D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DD63A0"/>
    <w:rPr>
      <w:rFonts w:cs="Times New Roman"/>
    </w:rPr>
  </w:style>
  <w:style w:type="character" w:styleId="PageNumber">
    <w:name w:val="page number"/>
    <w:basedOn w:val="DefaultParagraphFont"/>
    <w:uiPriority w:val="99"/>
    <w:rsid w:val="00C448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4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441</Words>
  <Characters>2514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Мирослава</dc:creator>
  <cp:keywords/>
  <dc:description/>
  <cp:lastModifiedBy>User</cp:lastModifiedBy>
  <cp:revision>2</cp:revision>
  <cp:lastPrinted>2018-05-03T05:22:00Z</cp:lastPrinted>
  <dcterms:created xsi:type="dcterms:W3CDTF">2018-05-03T05:22:00Z</dcterms:created>
  <dcterms:modified xsi:type="dcterms:W3CDTF">2018-05-03T05:22:00Z</dcterms:modified>
</cp:coreProperties>
</file>